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北京市大兴区黄村镇市民活动中心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——黄村镇微信公众号、新浪微博平台设置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项目申报单位（科室）：黄村镇市民活动中心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黄村镇微信公众号、新浪微博平台设置，线上宣传服务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市民活动中心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刘冠林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18600005854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文化体育与传媒支出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其他政府购买服务类项目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2070199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按照全区意识形态责任制督查考核细则要求，须设立镇公众号、微博平台，借助新媒体手段，扩大黄村镇宣传推广影响力。为保障公众号平台正常运营，扩大影响力，同时加强重点工作、创城创卫、榜样人物、先进事迹等其他各类宣传内容的质量，迅速传播镇党委、政府的声音，与专业公司合作设立镇公众号、新浪微博，开展宣传活动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主要内容：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（一）线上活动、图文编排、视觉设计、技术维护服务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（二）配合甲方进行日常工作，保证7*24小时响应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借助新媒体手段，扩大黄村镇宣传推广影响力，同时加强重点工作、创城创卫、榜样人物、先进事迹等其他各类宣传内容的质量，迅速传播镇党委、政府的声音。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096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单位：市民活动中心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版面布局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栏目策划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图文编排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视觉设计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技术维护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  <w:bookmarkStart w:id="0" w:name="_GoBack"/>
            <w:bookmarkEnd w:id="0"/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58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3" w:right="1440" w:bottom="1803" w:left="1096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A91B25"/>
    <w:rsid w:val="075E0F00"/>
    <w:rsid w:val="098A50B6"/>
    <w:rsid w:val="0A5D4D63"/>
    <w:rsid w:val="0EB74D33"/>
    <w:rsid w:val="0EF30333"/>
    <w:rsid w:val="11C52438"/>
    <w:rsid w:val="13C65400"/>
    <w:rsid w:val="13F73D10"/>
    <w:rsid w:val="14173F06"/>
    <w:rsid w:val="147A4E10"/>
    <w:rsid w:val="160D098F"/>
    <w:rsid w:val="17452D25"/>
    <w:rsid w:val="197752D7"/>
    <w:rsid w:val="1C60279C"/>
    <w:rsid w:val="1C695629"/>
    <w:rsid w:val="1E4E1FC7"/>
    <w:rsid w:val="1E841110"/>
    <w:rsid w:val="1EAE7A62"/>
    <w:rsid w:val="1F865547"/>
    <w:rsid w:val="211B3DFF"/>
    <w:rsid w:val="220F716F"/>
    <w:rsid w:val="23092C0A"/>
    <w:rsid w:val="23597E2D"/>
    <w:rsid w:val="26C24F24"/>
    <w:rsid w:val="26C52FF7"/>
    <w:rsid w:val="27817F0C"/>
    <w:rsid w:val="27C747D2"/>
    <w:rsid w:val="28932C21"/>
    <w:rsid w:val="292C1B1A"/>
    <w:rsid w:val="29AC58EC"/>
    <w:rsid w:val="2C72517A"/>
    <w:rsid w:val="2E4C0B95"/>
    <w:rsid w:val="2F471EE1"/>
    <w:rsid w:val="2F5D7D41"/>
    <w:rsid w:val="2F616747"/>
    <w:rsid w:val="2FD46A86"/>
    <w:rsid w:val="308113CB"/>
    <w:rsid w:val="32C259B5"/>
    <w:rsid w:val="34B53ED7"/>
    <w:rsid w:val="355E6A9D"/>
    <w:rsid w:val="3561121D"/>
    <w:rsid w:val="36703E0E"/>
    <w:rsid w:val="36DA3A0A"/>
    <w:rsid w:val="38797C33"/>
    <w:rsid w:val="38E627E6"/>
    <w:rsid w:val="395F4E47"/>
    <w:rsid w:val="39A551A2"/>
    <w:rsid w:val="3A107FD3"/>
    <w:rsid w:val="3BE40351"/>
    <w:rsid w:val="3DA3692C"/>
    <w:rsid w:val="3E546750"/>
    <w:rsid w:val="3F9470DC"/>
    <w:rsid w:val="3FF403FA"/>
    <w:rsid w:val="4216717B"/>
    <w:rsid w:val="42415A41"/>
    <w:rsid w:val="42BB4372"/>
    <w:rsid w:val="42E73C50"/>
    <w:rsid w:val="42F635D6"/>
    <w:rsid w:val="431974B8"/>
    <w:rsid w:val="44815A01"/>
    <w:rsid w:val="46712888"/>
    <w:rsid w:val="47A63E71"/>
    <w:rsid w:val="48C2276C"/>
    <w:rsid w:val="49B52FF9"/>
    <w:rsid w:val="4B1E4B4A"/>
    <w:rsid w:val="4BFD21A9"/>
    <w:rsid w:val="4C7A7005"/>
    <w:rsid w:val="4CBD6D3F"/>
    <w:rsid w:val="4D023A66"/>
    <w:rsid w:val="4F815F87"/>
    <w:rsid w:val="523B3F15"/>
    <w:rsid w:val="5443135B"/>
    <w:rsid w:val="54633683"/>
    <w:rsid w:val="55000F83"/>
    <w:rsid w:val="55494613"/>
    <w:rsid w:val="578D7B73"/>
    <w:rsid w:val="59467262"/>
    <w:rsid w:val="59926803"/>
    <w:rsid w:val="59E35308"/>
    <w:rsid w:val="5E4B3F43"/>
    <w:rsid w:val="60E8486F"/>
    <w:rsid w:val="61725956"/>
    <w:rsid w:val="63B2141C"/>
    <w:rsid w:val="63DB008B"/>
    <w:rsid w:val="651C2939"/>
    <w:rsid w:val="65AE37E0"/>
    <w:rsid w:val="672D16D2"/>
    <w:rsid w:val="67F07D10"/>
    <w:rsid w:val="68014610"/>
    <w:rsid w:val="6AFC0F74"/>
    <w:rsid w:val="6B9C7918"/>
    <w:rsid w:val="6C853499"/>
    <w:rsid w:val="6C88441D"/>
    <w:rsid w:val="6C8C5A38"/>
    <w:rsid w:val="6D535020"/>
    <w:rsid w:val="6DD30BBC"/>
    <w:rsid w:val="7075370E"/>
    <w:rsid w:val="7375627A"/>
    <w:rsid w:val="73A817F5"/>
    <w:rsid w:val="73CF4398"/>
    <w:rsid w:val="74877A9A"/>
    <w:rsid w:val="76466098"/>
    <w:rsid w:val="773C312D"/>
    <w:rsid w:val="7AF763CB"/>
    <w:rsid w:val="7C8D7F4E"/>
    <w:rsid w:val="7DEB12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No Spacing"/>
    <w:unhideWhenUsed/>
    <w:qFormat/>
    <w:uiPriority w:val="99"/>
    <w:pPr>
      <w:adjustRightInd w:val="0"/>
      <w:snapToGrid w:val="0"/>
      <w:spacing w:beforeLines="0" w:afterLines="0"/>
    </w:pPr>
    <w:rPr>
      <w:rFonts w:hint="default" w:ascii="Tahoma" w:hAnsi="Tahoma" w:eastAsia="微软雅黑" w:cs="Times New Roman"/>
      <w:sz w:val="22"/>
      <w:lang w:val="en-US" w:eastAsia="zh-CN" w:bidi="ar-SA"/>
    </w:rPr>
  </w:style>
  <w:style w:type="paragraph" w:customStyle="1" w:styleId="8">
    <w:name w:val="List Paragraph"/>
    <w:qFormat/>
    <w:uiPriority w:val="34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2024-09-14T03:48:38Z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